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53493" w14:textId="77777777" w:rsidR="00A91850" w:rsidRDefault="00A91850" w:rsidP="00A918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MYRFELD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d.ca1454)</w:t>
      </w:r>
    </w:p>
    <w:p w14:paraId="3B7EA5BA" w14:textId="77777777" w:rsidR="00A91850" w:rsidRDefault="00A91850" w:rsidP="00A918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Devon. Skinner.</w:t>
      </w:r>
    </w:p>
    <w:p w14:paraId="04A8A53E" w14:textId="77777777" w:rsidR="00A91850" w:rsidRDefault="00A91850" w:rsidP="00A91850">
      <w:pPr>
        <w:pStyle w:val="NoSpacing"/>
        <w:rPr>
          <w:rFonts w:cs="Times New Roman"/>
          <w:szCs w:val="24"/>
        </w:rPr>
      </w:pPr>
    </w:p>
    <w:p w14:paraId="54D7F8BD" w14:textId="77777777" w:rsidR="00A91850" w:rsidRDefault="00A91850" w:rsidP="00A91850">
      <w:pPr>
        <w:pStyle w:val="NoSpacing"/>
        <w:rPr>
          <w:rFonts w:cs="Times New Roman"/>
          <w:szCs w:val="24"/>
        </w:rPr>
      </w:pPr>
    </w:p>
    <w:p w14:paraId="7C6E53DB" w14:textId="77777777" w:rsidR="00A91850" w:rsidRDefault="00A91850" w:rsidP="00A918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1454</w:t>
      </w:r>
      <w:r>
        <w:rPr>
          <w:rFonts w:cs="Times New Roman"/>
          <w:szCs w:val="24"/>
        </w:rPr>
        <w:tab/>
        <w:t>Probate of his Will.</w:t>
      </w:r>
    </w:p>
    <w:p w14:paraId="2F93F9A9" w14:textId="77777777" w:rsidR="00A91850" w:rsidRDefault="00A91850" w:rsidP="00A918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(Devon Wills Index, 1163 – 1999)</w:t>
      </w:r>
    </w:p>
    <w:p w14:paraId="5ADDA109" w14:textId="77777777" w:rsidR="00A91850" w:rsidRDefault="00A91850" w:rsidP="00A91850">
      <w:pPr>
        <w:pStyle w:val="NoSpacing"/>
        <w:rPr>
          <w:rFonts w:cs="Times New Roman"/>
          <w:szCs w:val="24"/>
        </w:rPr>
      </w:pPr>
    </w:p>
    <w:p w14:paraId="0377AB8B" w14:textId="77777777" w:rsidR="00A91850" w:rsidRDefault="00A91850" w:rsidP="00A91850">
      <w:pPr>
        <w:pStyle w:val="NoSpacing"/>
        <w:rPr>
          <w:rFonts w:cs="Times New Roman"/>
          <w:szCs w:val="24"/>
        </w:rPr>
      </w:pPr>
    </w:p>
    <w:p w14:paraId="20FC9BBC" w14:textId="77777777" w:rsidR="00A91850" w:rsidRDefault="00A91850" w:rsidP="00A918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15 March 2025</w:t>
      </w:r>
      <w:r>
        <w:rPr>
          <w:rFonts w:cs="Times New Roman"/>
          <w:szCs w:val="24"/>
        </w:rPr>
        <w:fldChar w:fldCharType="end"/>
      </w:r>
    </w:p>
    <w:p w14:paraId="2CC492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0934B" w14:textId="77777777" w:rsidR="00A91850" w:rsidRDefault="00A91850" w:rsidP="009139A6">
      <w:r>
        <w:separator/>
      </w:r>
    </w:p>
  </w:endnote>
  <w:endnote w:type="continuationSeparator" w:id="0">
    <w:p w14:paraId="3BF92E45" w14:textId="77777777" w:rsidR="00A91850" w:rsidRDefault="00A918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8EB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C36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B3F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28DB4" w14:textId="77777777" w:rsidR="00A91850" w:rsidRDefault="00A91850" w:rsidP="009139A6">
      <w:r>
        <w:separator/>
      </w:r>
    </w:p>
  </w:footnote>
  <w:footnote w:type="continuationSeparator" w:id="0">
    <w:p w14:paraId="3FADE7FF" w14:textId="77777777" w:rsidR="00A91850" w:rsidRDefault="00A918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31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E69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4CC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850"/>
    <w:rsid w:val="000666E0"/>
    <w:rsid w:val="002510B7"/>
    <w:rsid w:val="00270799"/>
    <w:rsid w:val="005C130B"/>
    <w:rsid w:val="00771D05"/>
    <w:rsid w:val="00826F5C"/>
    <w:rsid w:val="009139A6"/>
    <w:rsid w:val="009411C2"/>
    <w:rsid w:val="009448BB"/>
    <w:rsid w:val="00947624"/>
    <w:rsid w:val="00A3176C"/>
    <w:rsid w:val="00A91850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4C029"/>
  <w15:chartTrackingRefBased/>
  <w15:docId w15:val="{3D9CACE7-0B74-46A6-97FF-EECA5A89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2025-03-15T21:11:00Z</dcterms:created>
  <dcterms:modified xsi:type="dcterms:W3CDTF">2025-03-15T21:12:00Z</dcterms:modified>
</cp:coreProperties>
</file>